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1BDC015B" w:rsidR="003E4D2C" w:rsidRPr="00031759" w:rsidRDefault="009E43AC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  </w:t>
      </w:r>
      <w:r w:rsidR="00B93602">
        <w:rPr>
          <w:rFonts w:asciiTheme="majorHAnsi" w:hAnsiTheme="majorHAnsi" w:cstheme="majorHAnsi"/>
          <w:b/>
          <w:sz w:val="18"/>
          <w:szCs w:val="18"/>
        </w:rPr>
        <w:t>Producto</w:t>
      </w:r>
      <w:r>
        <w:rPr>
          <w:rFonts w:asciiTheme="majorHAnsi" w:hAnsiTheme="majorHAnsi" w:cstheme="majorHAnsi"/>
          <w:b/>
          <w:sz w:val="18"/>
          <w:szCs w:val="18"/>
        </w:rPr>
        <w:t xml:space="preserve">: </w:t>
      </w:r>
      <w:r w:rsidRPr="009E43AC">
        <w:rPr>
          <w:rFonts w:asciiTheme="majorHAnsi" w:hAnsiTheme="majorHAnsi" w:cstheme="majorHAnsi"/>
          <w:b/>
          <w:sz w:val="18"/>
          <w:szCs w:val="18"/>
        </w:rPr>
        <w:t>Licor de cacao conchado y refinado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6CFF1503" w:rsidR="00F9191F" w:rsidRPr="00031759" w:rsidRDefault="001051AC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 xml:space="preserve">Transformar el grano de cacao y aprovechamiento de subproductos en derivados innovadores según la normatividad vigente y tendencias del mercado en el municipio de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1051AC">
              <w:rPr>
                <w:rFonts w:ascii="Calibri" w:hAnsi="Calibri" w:cs="Calibri"/>
                <w:sz w:val="20"/>
                <w:szCs w:val="20"/>
              </w:rPr>
              <w:t>aravena.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7BE1E02A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187909D4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Operación de equipos de procesamiento de cacao.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6C370CEE" w:rsidR="00F9191F" w:rsidRPr="00031759" w:rsidRDefault="001051AC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Ejecutar la operación de equipos de procesamiento de cacao según manuales de operación y normativa.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1051AC">
        <w:trPr>
          <w:trHeight w:val="495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6FF5019B" w:rsidR="009D3E44" w:rsidRPr="00F9191F" w:rsidRDefault="003C1B2E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color característico del cacao (marrón uniforme, sin tonalidades quemadas o grises)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F9191F" w:rsidRDefault="007C06F5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432F997B" w:rsidR="006F790D" w:rsidRPr="00F9191F" w:rsidRDefault="003C1B2E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aroma limpio, característico a cacao, sin olores extraños (quemado, moho, rancio)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78800636" w:rsidR="00CC4416" w:rsidRPr="00F9191F" w:rsidRDefault="003C1B2E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sabor balanceado, sin defectos sensoriales (amargor excesivo, astringencia, quemado)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484E7BE4" w:rsidR="00CC4416" w:rsidRPr="00F9191F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textura homogénea, sin sensación arenosa (adecuado refinado)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1C853E18" w:rsidR="00CC4416" w:rsidRPr="00F9191F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Cumple con una granulometría adecuada (partículas finas, no perceptibles al paladar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. Máx. 30 micras</w:t>
            </w: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4961" w:type="dxa"/>
          </w:tcPr>
          <w:p w14:paraId="63F58ED6" w14:textId="3D77DE12" w:rsidR="00215D37" w:rsidRPr="00215D37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fluidez adecuada (no excesivamente viscoso ni demasiado líquido)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14:paraId="1EC93512" w14:textId="4FEA5F7F" w:rsidR="00215D37" w:rsidRPr="00215D37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presenta presencia de impurezas o cuerpos extraños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14:paraId="127BC6D8" w14:textId="4D3CE98E" w:rsidR="00215D37" w:rsidRPr="00215D37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Evidencia adecuado proceso de conchado (desarrollo de sabor y reducción de acidez)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1329E7B1" w:rsidR="00215D37" w:rsidRPr="00215D37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presenta signos de sobrecalentamiento (notas a quemado o pérdida de aroma)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6F31EB9C" w:rsidR="00215D37" w:rsidRPr="00215D37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brillo característico (indicativo de adecuada dispersión de grasa)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4907F53B" w:rsidR="00136702" w:rsidRPr="00B024BB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Cumple con condiciones de inocuidad (manipulación higiénica y producto limpio)</w:t>
            </w:r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2403A9B6" w:rsidR="00136702" w:rsidRPr="00B024BB" w:rsidRDefault="003C1B2E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Cumple con los parámetros definidos en el proceso (según ficha técnica 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y NTC 486</w:t>
            </w:r>
            <w:r w:rsidRPr="003C1B2E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536E1F2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42152430" w:rsidR="00386C43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≥ </w:t>
            </w:r>
            <w:r w:rsidR="00724A5D">
              <w:rPr>
                <w:rFonts w:asciiTheme="majorHAnsi" w:hAnsiTheme="majorHAnsi" w:cstheme="majorHAnsi"/>
                <w:b/>
                <w:sz w:val="20"/>
                <w:szCs w:val="20"/>
              </w:rPr>
              <w:t>8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  <w:tc>
          <w:tcPr>
            <w:tcW w:w="1905" w:type="dxa"/>
          </w:tcPr>
          <w:p w14:paraId="59664493" w14:textId="439F2A71" w:rsidR="00E45440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≤ </w:t>
            </w:r>
            <w:r w:rsidR="00724A5D">
              <w:rPr>
                <w:rFonts w:asciiTheme="majorHAnsi" w:hAnsiTheme="majorHAnsi" w:cstheme="majorHAnsi"/>
                <w:b/>
                <w:sz w:val="20"/>
                <w:szCs w:val="20"/>
              </w:rPr>
              <w:t>7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</w:tr>
    </w:tbl>
    <w:p w14:paraId="1181DEE1" w14:textId="0F191662" w:rsidR="00E45440" w:rsidRDefault="009129A6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4D11333A">
            <wp:simplePos x="0" y="0"/>
            <wp:positionH relativeFrom="column">
              <wp:posOffset>2969895</wp:posOffset>
            </wp:positionH>
            <wp:positionV relativeFrom="paragraph">
              <wp:posOffset>10160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3EBDB6C2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2E7832D" w14:textId="507C6247" w:rsidR="002A301C" w:rsidRPr="00725B10" w:rsidRDefault="002A301C" w:rsidP="002A301C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p w14:paraId="26A02885" w14:textId="77777777" w:rsidR="002A301C" w:rsidRPr="00725B10" w:rsidRDefault="002A301C" w:rsidP="00DB62BA">
      <w:pPr>
        <w:rPr>
          <w:rFonts w:asciiTheme="majorHAnsi" w:hAnsiTheme="majorHAnsi" w:cstheme="majorHAnsi"/>
          <w:sz w:val="20"/>
          <w:szCs w:val="20"/>
        </w:rPr>
      </w:pPr>
    </w:p>
    <w:sectPr w:rsidR="002A301C" w:rsidRPr="00725B10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D4979" w14:textId="77777777" w:rsidR="00B116FC" w:rsidRDefault="00B116FC">
      <w:pPr>
        <w:spacing w:after="0" w:line="240" w:lineRule="auto"/>
      </w:pPr>
      <w:r>
        <w:separator/>
      </w:r>
    </w:p>
  </w:endnote>
  <w:endnote w:type="continuationSeparator" w:id="0">
    <w:p w14:paraId="0FF8AB16" w14:textId="77777777" w:rsidR="00B116FC" w:rsidRDefault="00B1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1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288A" w14:textId="77777777" w:rsidR="00B116FC" w:rsidRDefault="00B116FC">
      <w:pPr>
        <w:spacing w:after="0" w:line="240" w:lineRule="auto"/>
      </w:pPr>
      <w:r>
        <w:separator/>
      </w:r>
    </w:p>
  </w:footnote>
  <w:footnote w:type="continuationSeparator" w:id="0">
    <w:p w14:paraId="6F939555" w14:textId="77777777" w:rsidR="00B116FC" w:rsidRDefault="00B11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2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8B2"/>
    <w:rsid w:val="007369A4"/>
    <w:rsid w:val="007452B1"/>
    <w:rsid w:val="0074541B"/>
    <w:rsid w:val="0074697B"/>
    <w:rsid w:val="007606C3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53DE"/>
    <w:rsid w:val="00B16D2B"/>
    <w:rsid w:val="00B35CE6"/>
    <w:rsid w:val="00B5313D"/>
    <w:rsid w:val="00B75B06"/>
    <w:rsid w:val="00B76D36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292</TotalTime>
  <Pages>2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2723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33</cp:revision>
  <cp:lastPrinted>2015-07-23T21:07:00Z</cp:lastPrinted>
  <dcterms:created xsi:type="dcterms:W3CDTF">2021-07-20T16:57:00Z</dcterms:created>
  <dcterms:modified xsi:type="dcterms:W3CDTF">2026-03-29T16:58:00Z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